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903D8" w14:textId="6E47A160" w:rsidR="001C1B9F" w:rsidRDefault="001C1B9F" w:rsidP="222885C3">
      <w:pPr>
        <w:ind w:left="720" w:hanging="720"/>
        <w:jc w:val="center"/>
        <w:rPr>
          <w:rFonts w:asciiTheme="minorHAnsi" w:hAnsiTheme="minorHAnsi" w:cstheme="minorBidi"/>
          <w:b/>
          <w:bCs/>
          <w:sz w:val="22"/>
          <w:szCs w:val="22"/>
        </w:rPr>
      </w:pPr>
      <w:r>
        <w:rPr>
          <w:rFonts w:asciiTheme="minorHAnsi" w:hAnsiTheme="minorHAnsi" w:cstheme="minorBidi"/>
          <w:b/>
          <w:bCs/>
          <w:sz w:val="22"/>
          <w:szCs w:val="22"/>
        </w:rPr>
        <w:t>RFP 26-86873 CMHW Case Management System</w:t>
      </w:r>
    </w:p>
    <w:p w14:paraId="7230EAAC" w14:textId="4D06E180"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11206551"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24DE8348"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 xml:space="preserve">Proposal </w:t>
      </w:r>
      <w:r w:rsidR="00424EC5" w:rsidRPr="00424EC5">
        <w:rPr>
          <w:rFonts w:asciiTheme="minorHAnsi" w:hAnsiTheme="minorHAnsi" w:cstheme="minorBidi"/>
        </w:rPr>
        <w:t>E25</w:t>
      </w:r>
      <w:r w:rsidR="00424EC5">
        <w:rPr>
          <w:rFonts w:asciiTheme="minorHAnsi" w:hAnsiTheme="minorHAnsi" w:cstheme="minorBidi"/>
        </w:rPr>
        <w:t>.</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7D6C9BFE"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43CFC51A"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3F72A30"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02005" w14:textId="77777777" w:rsidR="00CE1260" w:rsidRDefault="00CE1260">
      <w:pPr>
        <w:spacing w:line="20" w:lineRule="exact"/>
      </w:pPr>
    </w:p>
  </w:endnote>
  <w:endnote w:type="continuationSeparator" w:id="0">
    <w:p w14:paraId="0E084D1C" w14:textId="77777777" w:rsidR="00CE1260" w:rsidRDefault="00CE1260">
      <w:r>
        <w:t xml:space="preserve"> </w:t>
      </w:r>
    </w:p>
  </w:endnote>
  <w:endnote w:type="continuationNotice" w:id="1">
    <w:p w14:paraId="0D92963A" w14:textId="77777777" w:rsidR="00CE1260" w:rsidRDefault="00CE126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C0C1C" w14:textId="77777777" w:rsidR="00CE1260" w:rsidRDefault="00CE1260">
      <w:r>
        <w:separator/>
      </w:r>
    </w:p>
  </w:footnote>
  <w:footnote w:type="continuationSeparator" w:id="0">
    <w:p w14:paraId="28FB8A1F" w14:textId="77777777" w:rsidR="00CE1260" w:rsidRDefault="00CE1260">
      <w:r>
        <w:continuationSeparator/>
      </w:r>
    </w:p>
  </w:footnote>
  <w:footnote w:type="continuationNotice" w:id="1">
    <w:p w14:paraId="5E0C7DA1" w14:textId="77777777" w:rsidR="00CE1260" w:rsidRDefault="00CE1260"/>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248A1"/>
    <w:rsid w:val="00130FC6"/>
    <w:rsid w:val="00137B30"/>
    <w:rsid w:val="00142D3D"/>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1B9F"/>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676F0"/>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4EC5"/>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0793C"/>
    <w:rsid w:val="00A079E1"/>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37D10"/>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1260"/>
    <w:rsid w:val="00CE3A6C"/>
    <w:rsid w:val="00CE6AAE"/>
    <w:rsid w:val="00CF2476"/>
    <w:rsid w:val="00D17DA2"/>
    <w:rsid w:val="00D25C8B"/>
    <w:rsid w:val="00D35477"/>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B0470F0C-4779-4DDF-BE06-DFBD00847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MBE  WBE</Template>
  <TotalTime>6</TotalTime>
  <Pages>3</Pages>
  <Words>931</Words>
  <Characters>5310</Characters>
  <Application>Microsoft Office Word</Application>
  <DocSecurity>0</DocSecurity>
  <Lines>44</Lines>
  <Paragraphs>12</Paragraphs>
  <ScaleCrop>false</ScaleCrop>
  <Company>State of Indiana</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Ward, Jacob</cp:lastModifiedBy>
  <cp:revision>23</cp:revision>
  <cp:lastPrinted>2015-04-22T14:59:00Z</cp:lastPrinted>
  <dcterms:created xsi:type="dcterms:W3CDTF">2022-04-05T11:07:00Z</dcterms:created>
  <dcterms:modified xsi:type="dcterms:W3CDTF">2026-08-12T11:47:00Z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7800</vt:r8>
  </property>
  <property fmtid="{D5CDD505-2E9C-101B-9397-08002B2CF9AE}" pid="10" name="MediaServiceImageTags">
    <vt:lpwstr/>
  </property>
</Properties>
</file>